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3D850AAA" w14:textId="77777777" w:rsidR="004778F1" w:rsidRPr="00A164C8" w:rsidRDefault="004778F1" w:rsidP="004778F1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 xml:space="preserve">Številka: </w:t>
      </w:r>
      <w:r>
        <w:rPr>
          <w:rFonts w:cs="Arial"/>
          <w:sz w:val="19"/>
          <w:szCs w:val="19"/>
        </w:rPr>
        <w:t>43</w:t>
      </w:r>
      <w:r w:rsidRPr="00A164C8">
        <w:rPr>
          <w:rFonts w:cs="Arial"/>
          <w:sz w:val="19"/>
          <w:szCs w:val="19"/>
        </w:rPr>
        <w:t>02-0031/2025</w:t>
      </w:r>
    </w:p>
    <w:p w14:paraId="33F6E94F" w14:textId="77777777" w:rsidR="004778F1" w:rsidRPr="00A164C8" w:rsidRDefault="004778F1" w:rsidP="004778F1">
      <w:pPr>
        <w:tabs>
          <w:tab w:val="left" w:pos="993"/>
          <w:tab w:val="left" w:pos="1134"/>
        </w:tabs>
        <w:rPr>
          <w:rFonts w:cs="Arial"/>
          <w:sz w:val="19"/>
          <w:szCs w:val="19"/>
        </w:rPr>
      </w:pPr>
      <w:r w:rsidRPr="00A164C8">
        <w:rPr>
          <w:rFonts w:cs="Arial"/>
          <w:sz w:val="19"/>
          <w:szCs w:val="19"/>
        </w:rPr>
        <w:t>JN BR: 2025-351</w:t>
      </w: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161CEA8" w14:textId="77777777" w:rsidR="001938EF" w:rsidRDefault="001938EF" w:rsidP="00200087">
      <w:pPr>
        <w:rPr>
          <w:rFonts w:cs="Arial"/>
          <w:b/>
        </w:rPr>
      </w:pPr>
    </w:p>
    <w:p w14:paraId="259CD7CF" w14:textId="56B17852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061D3D3E" w14:textId="77777777" w:rsidR="00DA7AAF" w:rsidRPr="009862CE" w:rsidRDefault="00DA7AAF" w:rsidP="00DA7AAF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2AC32EF1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1CECAEF7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010449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250E3418" w14:textId="77777777" w:rsidR="00DA7AAF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2CF152D0" w14:textId="77777777" w:rsidR="00DA7AAF" w:rsidRPr="009862CE" w:rsidRDefault="00DA7AAF" w:rsidP="00DA7AAF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4102C416" w14:textId="77777777" w:rsidR="00DA7AAF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212571FF" w14:textId="0EB65C01" w:rsidR="00DA7AAF" w:rsidRDefault="00DA7AAF" w:rsidP="00DA7AAF">
      <w:pPr>
        <w:tabs>
          <w:tab w:val="left" w:pos="142"/>
        </w:tabs>
        <w:jc w:val="both"/>
        <w:rPr>
          <w:rFonts w:cs="Arial"/>
        </w:rPr>
      </w:pPr>
      <w:bookmarkStart w:id="0" w:name="_GoBack"/>
      <w:bookmarkEnd w:id="0"/>
      <w:r w:rsidRPr="009B5ACC">
        <w:rPr>
          <w:rFonts w:cs="Arial"/>
        </w:rPr>
        <w:t>Izjavljamo tudi, da nismo uvrščeni v evidenco poslovnih subjektov iz 35. člena Zakona o integriteti in preprečevanju korupcije (</w:t>
      </w:r>
      <w:r w:rsidR="003D22A9" w:rsidRPr="003D22A9">
        <w:rPr>
          <w:rFonts w:cs="Arial"/>
        </w:rPr>
        <w:t xml:space="preserve">Uradni list RS, št. 69/11 – uradno prečiščeno besedilo, 158/20, 3/22 – </w:t>
      </w:r>
      <w:proofErr w:type="spellStart"/>
      <w:r w:rsidR="003D22A9" w:rsidRPr="003D22A9">
        <w:rPr>
          <w:rFonts w:cs="Arial"/>
        </w:rPr>
        <w:t>ZDeb</w:t>
      </w:r>
      <w:proofErr w:type="spellEnd"/>
      <w:r w:rsidR="003D22A9" w:rsidRPr="003D22A9">
        <w:rPr>
          <w:rFonts w:cs="Arial"/>
        </w:rPr>
        <w:t xml:space="preserve"> in 16/23 – </w:t>
      </w:r>
      <w:proofErr w:type="spellStart"/>
      <w:r w:rsidR="003D22A9" w:rsidRPr="003D22A9">
        <w:rPr>
          <w:rFonts w:cs="Arial"/>
        </w:rPr>
        <w:t>ZZPri</w:t>
      </w:r>
      <w:proofErr w:type="spellEnd"/>
      <w:r w:rsidRPr="009B5ACC">
        <w:rPr>
          <w:rFonts w:cs="Arial"/>
        </w:rPr>
        <w:t xml:space="preserve">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4930A12" w14:textId="77777777" w:rsidR="00DA7AAF" w:rsidRPr="00E321F3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07F6247E" w14:textId="77777777" w:rsidR="00DA7AAF" w:rsidRPr="00E321F3" w:rsidRDefault="00DA7AAF" w:rsidP="00DA7AAF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3725A9EE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</w:t>
      </w:r>
      <w:r w:rsidR="002C30DE">
        <w:rPr>
          <w:rFonts w:cs="Arial"/>
          <w:i/>
        </w:rPr>
        <w:t>rijave</w:t>
      </w:r>
      <w:r>
        <w:rPr>
          <w:rFonts w:cs="Arial"/>
          <w:i/>
        </w:rPr>
        <w:t>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42F2CE" w14:textId="77777777" w:rsidR="00313DB2" w:rsidRDefault="00313DB2">
      <w:r>
        <w:separator/>
      </w:r>
    </w:p>
  </w:endnote>
  <w:endnote w:type="continuationSeparator" w:id="0">
    <w:p w14:paraId="187DCB63" w14:textId="77777777" w:rsidR="00313DB2" w:rsidRDefault="0031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4C221BB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1750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91750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A5F34" w14:textId="77777777" w:rsidR="00313DB2" w:rsidRDefault="00313DB2">
      <w:r>
        <w:separator/>
      </w:r>
    </w:p>
  </w:footnote>
  <w:footnote w:type="continuationSeparator" w:id="0">
    <w:p w14:paraId="02ED717B" w14:textId="77777777" w:rsidR="00313DB2" w:rsidRDefault="00313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3A4B9726" w:rsidR="00C0552D" w:rsidRPr="005D6367" w:rsidRDefault="002C30DE" w:rsidP="006404D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2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1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07DD"/>
    <w:rsid w:val="00080859"/>
    <w:rsid w:val="00094150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938EF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C30DE"/>
    <w:rsid w:val="002D6A3C"/>
    <w:rsid w:val="002E1329"/>
    <w:rsid w:val="002E167B"/>
    <w:rsid w:val="002E2FD3"/>
    <w:rsid w:val="002E6B63"/>
    <w:rsid w:val="002F0041"/>
    <w:rsid w:val="002F68A9"/>
    <w:rsid w:val="00301033"/>
    <w:rsid w:val="00313DB2"/>
    <w:rsid w:val="00315EE6"/>
    <w:rsid w:val="00324C4C"/>
    <w:rsid w:val="00325D8B"/>
    <w:rsid w:val="00326834"/>
    <w:rsid w:val="0035043A"/>
    <w:rsid w:val="00352AF3"/>
    <w:rsid w:val="00357D84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D22A9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639B1"/>
    <w:rsid w:val="004720C5"/>
    <w:rsid w:val="0047643E"/>
    <w:rsid w:val="004778F1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404DA"/>
    <w:rsid w:val="0065152F"/>
    <w:rsid w:val="00662D8F"/>
    <w:rsid w:val="0066332D"/>
    <w:rsid w:val="00670A28"/>
    <w:rsid w:val="00670D1D"/>
    <w:rsid w:val="006776D7"/>
    <w:rsid w:val="006B2941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56AA4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7509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203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A7AAF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6C38"/>
    <w:rsid w:val="00EA7B9C"/>
    <w:rsid w:val="00EB0DA9"/>
    <w:rsid w:val="00EE7F32"/>
    <w:rsid w:val="00EF0493"/>
    <w:rsid w:val="00EF1787"/>
    <w:rsid w:val="00EF18FD"/>
    <w:rsid w:val="00F0171E"/>
    <w:rsid w:val="00F0300D"/>
    <w:rsid w:val="00F03AB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f6ead7c4d093ef60607dfd607f219f40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f6c0001374e1feaea6675ae6f687e69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purl.org/dc/elements/1.1/"/>
    <ds:schemaRef ds:uri="http://schemas.openxmlformats.org/package/2006/metadata/core-properties"/>
    <ds:schemaRef ds:uri="http://purl.org/dc/dcmitype/"/>
    <ds:schemaRef ds:uri="64b5e79a-161e-4f4f-95e3-8c5cd0f50b65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6a4cc071-bd85-44c5-acc7-68a9b922d49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54DF0B-F996-4A08-B6B5-66D4EE1C5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E48E71-9E44-425D-BF4A-0A866864C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30</TotalTime>
  <Pages>1</Pages>
  <Words>254</Words>
  <Characters>1687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12</cp:revision>
  <cp:lastPrinted>2016-01-04T14:36:00Z</cp:lastPrinted>
  <dcterms:created xsi:type="dcterms:W3CDTF">2023-04-24T11:30:00Z</dcterms:created>
  <dcterms:modified xsi:type="dcterms:W3CDTF">2025-11-11T10:31:00Z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